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D6089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PYKINERE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64CD4008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11E7210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A8CA7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2CF64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Lekevey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9AF863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2F37A543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BD722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8D406" w14:textId="77777777" w:rsidR="00C4162B" w:rsidRDefault="00C4162B" w:rsidP="00C41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2022</w:t>
      </w:r>
    </w:p>
    <w:p w14:paraId="6603EB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FCFE3" w14:textId="77777777" w:rsidR="00C4162B" w:rsidRDefault="00C4162B" w:rsidP="009139A6">
      <w:r>
        <w:separator/>
      </w:r>
    </w:p>
  </w:endnote>
  <w:endnote w:type="continuationSeparator" w:id="0">
    <w:p w14:paraId="74CD7D2D" w14:textId="77777777" w:rsidR="00C4162B" w:rsidRDefault="00C416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85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DF2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C3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CCE9" w14:textId="77777777" w:rsidR="00C4162B" w:rsidRDefault="00C4162B" w:rsidP="009139A6">
      <w:r>
        <w:separator/>
      </w:r>
    </w:p>
  </w:footnote>
  <w:footnote w:type="continuationSeparator" w:id="0">
    <w:p w14:paraId="4409D11F" w14:textId="77777777" w:rsidR="00C4162B" w:rsidRDefault="00C416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3A9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4F4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497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62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162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B0315"/>
  <w15:chartTrackingRefBased/>
  <w15:docId w15:val="{4878908D-3EED-446B-9486-D1454E2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2022-03-26T21:52:00Z</dcterms:created>
  <dcterms:modified xsi:type="dcterms:W3CDTF">2022-03-26T21:55:00Z</dcterms:modified>
</cp:coreProperties>
</file>